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61DD4" w14:textId="77777777" w:rsidR="00A873D1" w:rsidRDefault="00A873D1" w:rsidP="00A873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HOLME</w:t>
      </w:r>
      <w:r>
        <w:rPr>
          <w:rFonts w:cs="Times New Roman"/>
          <w:szCs w:val="24"/>
        </w:rPr>
        <w:t xml:space="preserve">       (fl.1483)</w:t>
      </w:r>
    </w:p>
    <w:p w14:paraId="7122FC52" w14:textId="77777777" w:rsidR="00A873D1" w:rsidRDefault="00A873D1" w:rsidP="00A873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6636B95E" w14:textId="77777777" w:rsidR="00A873D1" w:rsidRDefault="00A873D1" w:rsidP="00A873D1">
      <w:pPr>
        <w:pStyle w:val="NoSpacing"/>
        <w:rPr>
          <w:rFonts w:cs="Times New Roman"/>
          <w:szCs w:val="24"/>
        </w:rPr>
      </w:pPr>
    </w:p>
    <w:p w14:paraId="5C724B59" w14:textId="77777777" w:rsidR="00A873D1" w:rsidRDefault="00A873D1" w:rsidP="00A873D1">
      <w:pPr>
        <w:pStyle w:val="NoSpacing"/>
        <w:rPr>
          <w:rFonts w:cs="Times New Roman"/>
          <w:szCs w:val="24"/>
        </w:rPr>
      </w:pPr>
    </w:p>
    <w:p w14:paraId="27C18D5E" w14:textId="77777777" w:rsidR="00A873D1" w:rsidRDefault="00A873D1" w:rsidP="00A873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took on an apprentice, John Bunte(q.v.).</w:t>
      </w:r>
    </w:p>
    <w:p w14:paraId="4759288A" w14:textId="77777777" w:rsidR="00A873D1" w:rsidRDefault="00A873D1" w:rsidP="00A873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698F">
          <w:rPr>
            <w:rStyle w:val="Hyperlink"/>
            <w:rFonts w:cs="Times New Roman"/>
            <w:szCs w:val="24"/>
          </w:rPr>
          <w:t>www.londonroll.com</w:t>
        </w:r>
      </w:hyperlink>
      <w:r>
        <w:rPr>
          <w:rFonts w:cs="Times New Roman"/>
          <w:szCs w:val="24"/>
        </w:rPr>
        <w:t xml:space="preserve"> )</w:t>
      </w:r>
    </w:p>
    <w:p w14:paraId="2A04C301" w14:textId="77777777" w:rsidR="004D1397" w:rsidRDefault="004D1397" w:rsidP="004D13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took on an apprentice, John Young(q.v.).</w:t>
      </w:r>
    </w:p>
    <w:p w14:paraId="651677F4" w14:textId="7791DE1C" w:rsidR="004D1397" w:rsidRDefault="004D1397" w:rsidP="00A873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910CD4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4275045C" w14:textId="77777777" w:rsidR="00A873D1" w:rsidRDefault="00A873D1" w:rsidP="00A873D1">
      <w:pPr>
        <w:pStyle w:val="NoSpacing"/>
        <w:rPr>
          <w:rFonts w:cs="Times New Roman"/>
          <w:szCs w:val="24"/>
        </w:rPr>
      </w:pPr>
    </w:p>
    <w:p w14:paraId="1E35092D" w14:textId="77777777" w:rsidR="00A873D1" w:rsidRDefault="00A873D1" w:rsidP="00A873D1">
      <w:pPr>
        <w:pStyle w:val="NoSpacing"/>
        <w:rPr>
          <w:rFonts w:cs="Times New Roman"/>
          <w:szCs w:val="24"/>
        </w:rPr>
      </w:pPr>
    </w:p>
    <w:p w14:paraId="73ADCF52" w14:textId="77777777" w:rsidR="00A873D1" w:rsidRDefault="00A873D1" w:rsidP="00A873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September 2024</w:t>
      </w:r>
    </w:p>
    <w:p w14:paraId="32534B46" w14:textId="14C77BBF" w:rsidR="004D1397" w:rsidRDefault="004D1397" w:rsidP="00A873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 2025</w:t>
      </w:r>
    </w:p>
    <w:p w14:paraId="454917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FDD0E" w14:textId="77777777" w:rsidR="006729ED" w:rsidRDefault="006729ED" w:rsidP="009139A6">
      <w:r>
        <w:separator/>
      </w:r>
    </w:p>
  </w:endnote>
  <w:endnote w:type="continuationSeparator" w:id="0">
    <w:p w14:paraId="634137C7" w14:textId="77777777" w:rsidR="006729ED" w:rsidRDefault="006729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A7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728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1C4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54972" w14:textId="77777777" w:rsidR="006729ED" w:rsidRDefault="006729ED" w:rsidP="009139A6">
      <w:r>
        <w:separator/>
      </w:r>
    </w:p>
  </w:footnote>
  <w:footnote w:type="continuationSeparator" w:id="0">
    <w:p w14:paraId="197BB970" w14:textId="77777777" w:rsidR="006729ED" w:rsidRDefault="006729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160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E01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B18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3D1"/>
    <w:rsid w:val="000666E0"/>
    <w:rsid w:val="002510B7"/>
    <w:rsid w:val="00270799"/>
    <w:rsid w:val="004D1397"/>
    <w:rsid w:val="005C130B"/>
    <w:rsid w:val="006729ED"/>
    <w:rsid w:val="00826F5C"/>
    <w:rsid w:val="009139A6"/>
    <w:rsid w:val="009411C2"/>
    <w:rsid w:val="009448BB"/>
    <w:rsid w:val="00947624"/>
    <w:rsid w:val="00A3176C"/>
    <w:rsid w:val="00A85BD3"/>
    <w:rsid w:val="00A873D1"/>
    <w:rsid w:val="00AE65F8"/>
    <w:rsid w:val="00BA00AB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C8584"/>
  <w15:chartTrackingRefBased/>
  <w15:docId w15:val="{9DD0F5D7-5DEC-437D-93D3-176E3F71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873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londonroll.or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2024-09-17T20:14:00Z</dcterms:created>
  <dcterms:modified xsi:type="dcterms:W3CDTF">2025-05-10T12:17:00Z</dcterms:modified>
</cp:coreProperties>
</file>